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EC1B50" w14:textId="77777777" w:rsidR="00003F9F" w:rsidRDefault="00003F9F" w:rsidP="00003F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RAMAGE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d.1480-1)</w:t>
      </w:r>
    </w:p>
    <w:p w14:paraId="02E0919A" w14:textId="77777777" w:rsidR="00003F9F" w:rsidRDefault="00003F9F" w:rsidP="00003F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Malton. Chaplain.</w:t>
      </w:r>
    </w:p>
    <w:p w14:paraId="7C3E63A2" w14:textId="77777777" w:rsidR="00003F9F" w:rsidRDefault="00003F9F" w:rsidP="00003F9F">
      <w:pPr>
        <w:rPr>
          <w:rFonts w:ascii="Times New Roman" w:hAnsi="Times New Roman" w:cs="Times New Roman"/>
          <w:sz w:val="24"/>
          <w:szCs w:val="24"/>
        </w:rPr>
      </w:pPr>
    </w:p>
    <w:p w14:paraId="008141E2" w14:textId="77777777" w:rsidR="00003F9F" w:rsidRDefault="00003F9F" w:rsidP="00003F9F">
      <w:pPr>
        <w:rPr>
          <w:rFonts w:ascii="Times New Roman" w:hAnsi="Times New Roman" w:cs="Times New Roman"/>
          <w:sz w:val="24"/>
          <w:szCs w:val="24"/>
        </w:rPr>
      </w:pPr>
    </w:p>
    <w:p w14:paraId="79C9213D" w14:textId="77777777" w:rsidR="00003F9F" w:rsidRDefault="00003F9F" w:rsidP="00003F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Aug.1480</w:t>
      </w:r>
      <w:r>
        <w:rPr>
          <w:rFonts w:ascii="Times New Roman" w:hAnsi="Times New Roman" w:cs="Times New Roman"/>
          <w:sz w:val="24"/>
          <w:szCs w:val="24"/>
        </w:rPr>
        <w:tab/>
        <w:t>He made his Will.   (W.Y.R. p.135)</w:t>
      </w:r>
    </w:p>
    <w:p w14:paraId="340D0C76" w14:textId="77777777" w:rsidR="00003F9F" w:rsidRDefault="00003F9F" w:rsidP="00003F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Oct.</w:t>
      </w:r>
      <w:r>
        <w:rPr>
          <w:rFonts w:ascii="Times New Roman" w:hAnsi="Times New Roman" w:cs="Times New Roman"/>
          <w:sz w:val="24"/>
          <w:szCs w:val="24"/>
        </w:rPr>
        <w:tab/>
        <w:t>1481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73A3CE13" w14:textId="77777777" w:rsidR="00003F9F" w:rsidRDefault="00003F9F" w:rsidP="00003F9F">
      <w:pPr>
        <w:rPr>
          <w:rFonts w:ascii="Times New Roman" w:hAnsi="Times New Roman" w:cs="Times New Roman"/>
          <w:sz w:val="24"/>
          <w:szCs w:val="24"/>
        </w:rPr>
      </w:pPr>
    </w:p>
    <w:p w14:paraId="6E25AC7B" w14:textId="77777777" w:rsidR="00003F9F" w:rsidRDefault="00003F9F" w:rsidP="00003F9F">
      <w:pPr>
        <w:rPr>
          <w:rFonts w:ascii="Times New Roman" w:hAnsi="Times New Roman" w:cs="Times New Roman"/>
          <w:sz w:val="24"/>
          <w:szCs w:val="24"/>
        </w:rPr>
      </w:pPr>
    </w:p>
    <w:p w14:paraId="3656D502" w14:textId="77777777" w:rsidR="00003F9F" w:rsidRDefault="00003F9F" w:rsidP="00003F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June 2021</w:t>
      </w:r>
    </w:p>
    <w:p w14:paraId="58F3DBE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2FD0B7" w14:textId="77777777" w:rsidR="00003F9F" w:rsidRDefault="00003F9F" w:rsidP="009139A6">
      <w:r>
        <w:separator/>
      </w:r>
    </w:p>
  </w:endnote>
  <w:endnote w:type="continuationSeparator" w:id="0">
    <w:p w14:paraId="2E980C37" w14:textId="77777777" w:rsidR="00003F9F" w:rsidRDefault="00003F9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A21E4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1FB9A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A4801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47691C" w14:textId="77777777" w:rsidR="00003F9F" w:rsidRDefault="00003F9F" w:rsidP="009139A6">
      <w:r>
        <w:separator/>
      </w:r>
    </w:p>
  </w:footnote>
  <w:footnote w:type="continuationSeparator" w:id="0">
    <w:p w14:paraId="4B66CB3D" w14:textId="77777777" w:rsidR="00003F9F" w:rsidRDefault="00003F9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FC0DC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C4B17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ABC46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3F9F"/>
    <w:rsid w:val="00003F9F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21D356"/>
  <w15:chartTrackingRefBased/>
  <w15:docId w15:val="{C406C2C2-E5A2-40F2-9439-1E6A12553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3F9F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23</Words>
  <Characters>134</Characters>
  <Application>Microsoft Office Word</Application>
  <DocSecurity>0</DocSecurity>
  <Lines>1</Lines>
  <Paragraphs>1</Paragraphs>
  <ScaleCrop>false</ScaleCrop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2021-07-12T20:40:00Z</dcterms:created>
  <dcterms:modified xsi:type="dcterms:W3CDTF">2021-07-12T20:41:00Z</dcterms:modified>
</cp:coreProperties>
</file>